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E1884" w14:textId="77777777" w:rsidR="00040D21" w:rsidRDefault="00040D21" w:rsidP="00040D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Henry PLESYNGTON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fl.1459)</w:t>
      </w:r>
    </w:p>
    <w:p w14:paraId="295F76F1" w14:textId="77777777" w:rsidR="00040D21" w:rsidRDefault="00040D21" w:rsidP="00040D21">
      <w:pPr>
        <w:pStyle w:val="NoSpacing"/>
        <w:rPr>
          <w:rFonts w:cs="Times New Roman"/>
          <w:szCs w:val="24"/>
        </w:rPr>
      </w:pPr>
    </w:p>
    <w:p w14:paraId="4E62C01C" w14:textId="77777777" w:rsidR="00040D21" w:rsidRDefault="00040D21" w:rsidP="00040D21">
      <w:pPr>
        <w:pStyle w:val="NoSpacing"/>
        <w:rPr>
          <w:rFonts w:cs="Times New Roman"/>
          <w:szCs w:val="24"/>
        </w:rPr>
      </w:pPr>
    </w:p>
    <w:p w14:paraId="3D70D3BB" w14:textId="77777777" w:rsidR="00040D21" w:rsidRDefault="00040D21" w:rsidP="00040D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Dec.1459</w:t>
      </w:r>
      <w:r>
        <w:rPr>
          <w:rFonts w:cs="Times New Roman"/>
          <w:szCs w:val="24"/>
        </w:rPr>
        <w:tab/>
        <w:t>He was on a commission of array for Rutland.</w:t>
      </w:r>
    </w:p>
    <w:p w14:paraId="2C777371" w14:textId="77777777" w:rsidR="00040D21" w:rsidRDefault="00040D21" w:rsidP="00040D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p.557)</w:t>
      </w:r>
    </w:p>
    <w:p w14:paraId="7D948CF7" w14:textId="77777777" w:rsidR="00040D21" w:rsidRDefault="00040D21" w:rsidP="00040D21">
      <w:pPr>
        <w:pStyle w:val="NoSpacing"/>
        <w:rPr>
          <w:rFonts w:cs="Times New Roman"/>
          <w:szCs w:val="24"/>
        </w:rPr>
      </w:pPr>
    </w:p>
    <w:p w14:paraId="46F0D48B" w14:textId="77777777" w:rsidR="00040D21" w:rsidRDefault="00040D21" w:rsidP="00040D21">
      <w:pPr>
        <w:pStyle w:val="NoSpacing"/>
        <w:rPr>
          <w:rFonts w:cs="Times New Roman"/>
          <w:szCs w:val="24"/>
        </w:rPr>
      </w:pPr>
    </w:p>
    <w:p w14:paraId="2016B93B" w14:textId="77777777" w:rsidR="00040D21" w:rsidRDefault="00040D21" w:rsidP="00040D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April 2024</w:t>
      </w:r>
    </w:p>
    <w:p w14:paraId="3873381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8E3D4" w14:textId="77777777" w:rsidR="00040D21" w:rsidRDefault="00040D21" w:rsidP="009139A6">
      <w:r>
        <w:separator/>
      </w:r>
    </w:p>
  </w:endnote>
  <w:endnote w:type="continuationSeparator" w:id="0">
    <w:p w14:paraId="030C3391" w14:textId="77777777" w:rsidR="00040D21" w:rsidRDefault="00040D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F53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1B08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B24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501E" w14:textId="77777777" w:rsidR="00040D21" w:rsidRDefault="00040D21" w:rsidP="009139A6">
      <w:r>
        <w:separator/>
      </w:r>
    </w:p>
  </w:footnote>
  <w:footnote w:type="continuationSeparator" w:id="0">
    <w:p w14:paraId="276070E0" w14:textId="77777777" w:rsidR="00040D21" w:rsidRDefault="00040D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416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A79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675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D21"/>
    <w:rsid w:val="00040D21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07A07"/>
  <w15:chartTrackingRefBased/>
  <w15:docId w15:val="{49C1D2D3-06EB-4DBA-9A1D-CA5E81276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2024-04-07T06:58:00Z</dcterms:created>
  <dcterms:modified xsi:type="dcterms:W3CDTF">2024-04-07T06:58:00Z</dcterms:modified>
</cp:coreProperties>
</file>